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43" w:type="dxa"/>
        <w:tblLook w:val="00A0"/>
      </w:tblPr>
      <w:tblGrid>
        <w:gridCol w:w="486"/>
        <w:gridCol w:w="3100"/>
        <w:gridCol w:w="1240"/>
        <w:gridCol w:w="1362"/>
        <w:gridCol w:w="1349"/>
        <w:gridCol w:w="880"/>
        <w:gridCol w:w="1460"/>
        <w:gridCol w:w="1247"/>
        <w:gridCol w:w="1720"/>
        <w:gridCol w:w="1299"/>
      </w:tblGrid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указом Губернатора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Алтайского края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______________2016 № _____</w:t>
            </w: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ЛИМИТЫ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добычи охотничьих ресурсов в Алтайском крае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 период  с  1  августа 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733AF9">
                <w:rPr>
                  <w:rFonts w:ascii="Times New Roman" w:hAnsi="Times New Roman"/>
                  <w:sz w:val="28"/>
                  <w:szCs w:val="28"/>
                  <w:lang w:eastAsia="ru-RU"/>
                </w:rPr>
                <w:t>2016 г</w:t>
              </w:r>
            </w:smartTag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 по  1  августа 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33AF9">
                <w:rPr>
                  <w:rFonts w:ascii="Times New Roman" w:hAnsi="Times New Roman"/>
                  <w:sz w:val="28"/>
                  <w:szCs w:val="28"/>
                  <w:lang w:eastAsia="ru-RU"/>
                </w:rPr>
                <w:t>2017 г</w:t>
              </w:r>
            </w:smartTag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D019C2" w:rsidRPr="003C648D" w:rsidTr="00733AF9">
        <w:trPr>
          <w:trHeight w:val="210"/>
        </w:trPr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Вид охотничьих ресурсов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Численность, особей</w:t>
            </w:r>
          </w:p>
        </w:tc>
        <w:tc>
          <w:tcPr>
            <w:tcW w:w="795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Лимиты добычи, в том числе</w:t>
            </w:r>
          </w:p>
        </w:tc>
      </w:tr>
      <w:tr w:rsidR="00D019C2" w:rsidRPr="003C648D" w:rsidTr="00733AF9">
        <w:trPr>
          <w:trHeight w:val="51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старше 1 года, в том числе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до года, в том числе</w:t>
            </w:r>
          </w:p>
        </w:tc>
        <w:tc>
          <w:tcPr>
            <w:tcW w:w="30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D019C2" w:rsidRPr="003C648D" w:rsidTr="00733AF9">
        <w:trPr>
          <w:trHeight w:val="51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особей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% от лимита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особей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% от лимита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особей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% от численности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Косуля сибирская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24673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5,6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Олень благородный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Лось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9044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5,5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Медведь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12,4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Барсук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38309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8,2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Рысь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6,8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Соболь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2555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указом Губернатора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Алтайского края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______________2016 № _____</w:t>
            </w: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КВОТЫ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добычи косули сибирской в Алтайском крае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 период  с  1  августа 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733AF9">
                <w:rPr>
                  <w:rFonts w:ascii="Times New Roman" w:hAnsi="Times New Roman"/>
                  <w:sz w:val="28"/>
                  <w:szCs w:val="28"/>
                  <w:lang w:eastAsia="ru-RU"/>
                </w:rPr>
                <w:t>2016 г</w:t>
              </w:r>
            </w:smartTag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 по  1  августа 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33AF9">
                <w:rPr>
                  <w:rFonts w:ascii="Times New Roman" w:hAnsi="Times New Roman"/>
                  <w:sz w:val="28"/>
                  <w:szCs w:val="28"/>
                  <w:lang w:eastAsia="ru-RU"/>
                </w:rPr>
                <w:t>2017 г</w:t>
              </w:r>
            </w:smartTag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3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Наименования закрепленного охотничьего угодья, общедоступных охотничьих угодий муниципальных районов и иных территорий, являющихся средой обитания косули сибирской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обитания, тыс. га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Численность, особей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численности, особей на      </w:t>
            </w:r>
            <w:smartTag w:uri="urn:schemas-microsoft-com:office:smarttags" w:element="metricconverter">
              <w:smartTagPr>
                <w:attr w:name="ProductID" w:val="1000 га"/>
              </w:smartTagPr>
              <w:r w:rsidRPr="00733AF9">
                <w:rPr>
                  <w:rFonts w:ascii="Times New Roman" w:hAnsi="Times New Roman"/>
                  <w:sz w:val="20"/>
                  <w:szCs w:val="20"/>
                  <w:lang w:eastAsia="ru-RU"/>
                </w:rPr>
                <w:t>1000 га</w:t>
              </w:r>
            </w:smartTag>
          </w:p>
        </w:tc>
        <w:tc>
          <w:tcPr>
            <w:tcW w:w="660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Квоты добычи</w:t>
            </w:r>
          </w:p>
        </w:tc>
      </w:tr>
      <w:tr w:rsidR="00D019C2" w:rsidRPr="003C648D" w:rsidTr="00733AF9">
        <w:trPr>
          <w:trHeight w:val="27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всего, особей</w:t>
            </w:r>
          </w:p>
        </w:tc>
        <w:tc>
          <w:tcPr>
            <w:tcW w:w="57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D019C2" w:rsidRPr="003C648D" w:rsidTr="00733AF9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старше 1 года, особей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до 1 года, особей</w:t>
            </w:r>
          </w:p>
        </w:tc>
      </w:tr>
      <w:tr w:rsidR="00D019C2" w:rsidRPr="003C648D" w:rsidTr="00733AF9">
        <w:trPr>
          <w:trHeight w:val="126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самцы с неокостенев-шими рогами (пантами)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самцы во время гона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без подразделения по половому признаку</w:t>
            </w:r>
          </w:p>
        </w:tc>
        <w:tc>
          <w:tcPr>
            <w:tcW w:w="1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Алейский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КФХ «Золотая осень»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323,3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«Зерновое»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14,46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«Охота»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Благовещенский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Благовещенского района            «О и Р» Алтайского края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Быстроистокский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Бийская МООО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Егорьевский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ОРПК «Природа»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Ельцовский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МП «Медведь»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Залесовский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ЗАО ОХП «Феникс»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164,0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«Тайга»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«Калманская ОО и 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АКОООиР «Кипр»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Косихинский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«Алтайсельхозпродукт»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Красногорский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307,3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Крутихинский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Алтайская краевая 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164,76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Кулундинский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Курьинский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Кытмановское РайПо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44,28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Мамонтовский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Михайловский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285,9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Немецкий национальный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Новичихинский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«Флора и Фауна»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39,07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Панкрушихинский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АКОООиР «Кипр»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Первомайский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«Агрофорум»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«Холдинг АП»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Петропавловский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МОПП «Петропавловское»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5,67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Поспелихинский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222,90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Ребрихинский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229,3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236,9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«Фортуна»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Рубцовский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130,47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г. Славгород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Смоленский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Советский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3AF9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«Советская заготконтора»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«Хантер»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87,78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171,44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«Сибкомсервис»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Охотничий клуб «Горностай»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Солтонский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Суетский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Табунский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Тальменский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233,1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«Алтай-Форест»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69,19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Тогульский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«Алжелтранс»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122,45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«Гамма 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и Р села Парфеново «Диана»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66,35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Троицкий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191,53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75,41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Угловский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 ДХ АК«Юго-Западное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«Лесное»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91,50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«Корал»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Усть-Пристанский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52,74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Хабарская РООО и Р «Доверие»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43,25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222,64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Чарышский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«Староказачье»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281,90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3126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48,94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ДХ АК «Южное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77,22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169,40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«Приобье»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50,55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Шипуновский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«Стерх»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72,82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9C2" w:rsidRPr="003C648D" w:rsidTr="00733AF9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24673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484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указом Губернатора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Алтайского края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______________2016 № _____</w:t>
            </w: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КВОТЫ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добычи лося в Алтайском крае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на  период  с  1  августа  2016 г.  по  1  августа  2017 г.</w:t>
            </w:r>
          </w:p>
        </w:tc>
      </w:tr>
      <w:tr w:rsidR="00D019C2" w:rsidRPr="003C648D" w:rsidTr="00733AF9">
        <w:trPr>
          <w:trHeight w:val="195"/>
        </w:trPr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Наименования закрепленного охотничьего угодья, общедоступных охотничьих угодий муниципальных районов и иных территорий, являющихся средой обитания лося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обитания, тыс. га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Численность, особей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численности, особей на      1000 га</w:t>
            </w:r>
          </w:p>
        </w:tc>
        <w:tc>
          <w:tcPr>
            <w:tcW w:w="660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Квоты добычи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всего, особей</w:t>
            </w:r>
          </w:p>
        </w:tc>
        <w:tc>
          <w:tcPr>
            <w:tcW w:w="57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старше 1 года, особей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до 1 года, особей</w:t>
            </w:r>
          </w:p>
        </w:tc>
      </w:tr>
      <w:tr w:rsidR="00D019C2" w:rsidRPr="003C648D" w:rsidTr="00733AF9">
        <w:trPr>
          <w:trHeight w:val="144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самцы с неокостенев-шими рогами (пантами)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самцы во время гона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без подразделения по половому признаку</w:t>
            </w:r>
          </w:p>
        </w:tc>
        <w:tc>
          <w:tcPr>
            <w:tcW w:w="1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Алейский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КФХ «Золотая осень»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23,61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323,30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«Зерновое»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14,46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«Охота»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Благовещенский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Благовещенского района            «О и Р» Алтайского края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Быстроистокский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Бийская МООО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159,53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Егорьевский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ОРПК «Природа»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71,73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Ельцовский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«Медведь»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56,94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Залесовский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ЗАО ОХП «Феникс»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70,48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«Тайга»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95,96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53,18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153,13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«Калманская ОО и 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42,12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 ОООиР «Кипр»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64,63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61,90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Косихинский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«Алтайсельхозпродукт»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155,60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Красногорский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307,30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Крутихинский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Алтайская краевая 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Кулундинский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Курьинский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245,60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Кытмановское РайПО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29,32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Мамонтовский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217,49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Михайловский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285,90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Немецкий национальный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Новичихинский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«Флора и Фауна»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21,26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Панкрушихинский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 ОООиР «Кипр»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Первомайский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«Агрофорум»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44,22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«Холдинг АП»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14,46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56,32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Петропавловский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МОПП «Петропавловское»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Поспелихинский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Ребрихинский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229,30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«Фортуна»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Рубцовский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102,03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47,22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г. Славгород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Смоленский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Советский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«Советская заготконтора»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«Хантер»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«Сибкомсервис»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Охотничий клуб «Горностай»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Солтонский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Суетский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Табунский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Тальменский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233,10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«Алтай-Форест»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101,11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9C2" w:rsidRPr="00217DA6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Тогульский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</w:p>
        </w:tc>
      </w:tr>
      <w:tr w:rsidR="00D019C2" w:rsidRPr="00217DA6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ООО «Алжелтранс»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37,75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14,30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217DA6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7DA6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34,24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«Гамма 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и Р села Парфеново «Диана»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19,75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66,35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Троицкий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147,70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34,82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Угловский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27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ДХ АК «Юго-Западное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«Лесное»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«Корал»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217,50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Усть-Пристанский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53,35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Хабарская РООО и Р «Доверие»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Чарышский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«Староказачье»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202,67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48,94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ДХ АК «Южное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77,22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«Приобье»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51,15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Шипуновский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«Стерх»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32,78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9044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66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указом Губернатора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Алтайского края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______________2016 № _____</w:t>
            </w: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КВОТЫ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добычи оленя благородного в Алтайском крае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на  период  с  1  августа  2016 г.  по  1  августа  2017 г.</w:t>
            </w:r>
          </w:p>
        </w:tc>
      </w:tr>
      <w:tr w:rsidR="00D019C2" w:rsidRPr="003C648D" w:rsidTr="00733AF9">
        <w:trPr>
          <w:trHeight w:val="210"/>
        </w:trPr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Наименования закрепленного охотничьего угодья, общедоступных охотничьих угодий муниципальных районов и иных территорий, являющихся средой обитания оленя благородного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обитания, тыс. га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Численность, особей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численности, особей на      1000 га</w:t>
            </w:r>
          </w:p>
        </w:tc>
        <w:tc>
          <w:tcPr>
            <w:tcW w:w="660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Квоты добычи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всего, особей</w:t>
            </w:r>
          </w:p>
        </w:tc>
        <w:tc>
          <w:tcPr>
            <w:tcW w:w="57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старше 1 года, особей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до 1 года, особей</w:t>
            </w:r>
          </w:p>
        </w:tc>
      </w:tr>
      <w:tr w:rsidR="00D019C2" w:rsidRPr="003C648D" w:rsidTr="00733AF9">
        <w:trPr>
          <w:trHeight w:val="159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самцы с неокостенев-шими рогами (пантами)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самцы во время гона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без подразделения по половому признаку</w:t>
            </w:r>
          </w:p>
        </w:tc>
        <w:tc>
          <w:tcPr>
            <w:tcW w:w="1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Алейский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3A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КФХ «Золотая осень»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242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323,3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«Зерновое»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«Охота»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Благовещенский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Благовещенского района            «О и Р» Алтайского края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Быстроистокский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Бийская МООО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Егорьевский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ОРПК «Природа»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Ельцовский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«Медведь»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39,153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Залесовский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ЗАО ОХП «Феникс»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«Тайга»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301,598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53,18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«Калманская ОО и 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Каменская МООО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Косихинский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«Алтайсельхозпродукт»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Красногорский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307,3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Крутихинский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Алтайская краевая 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Кулундинский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Курьинский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Кытмановское райпо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Мамонтовский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Михайловский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Немецкий национальный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Новичихинский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«Флора и Фауна»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Панкрушихинский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Каменская МООО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Первомайский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«Агрофорум»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«Холдинг АП»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Петропавловский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МОПП «Петропавловское»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Поспелихинский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Ребрихинский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«Фортуна»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Рубцовский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г. Славгород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Смоленский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Советский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«Советская заготконтора»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«Хантер»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18,085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«Сибкомсервис»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Охотничий клуб «Горностай»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Солтонский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Суетский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Табунский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Тальменский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«Алтай-Форест»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Тогульский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«Алжелтранс»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18,602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«Гамма 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и Р села Парфеново «Диана»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46,776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Троицкий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Угловский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 ДХ АК «Юго-Западное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«Лесное»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«Корал»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Усть-Пристанский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Хабарская РООО и Р «Доверие»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Чарышский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«Староказачье»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127,24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48,943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ДХ АК «Южное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77,215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«Приобье»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Шипуновский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«Стерх»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3340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указом Губернатора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Алтайского края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______________2016 № _____</w:t>
            </w: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КВОТЫ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добычи рыси в Алтайском крае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на  период  с  1  августа  2016 г.  по  1  августа  2017 г.</w:t>
            </w:r>
          </w:p>
        </w:tc>
      </w:tr>
      <w:tr w:rsidR="00D019C2" w:rsidRPr="003C648D" w:rsidTr="00733AF9">
        <w:trPr>
          <w:trHeight w:val="19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Наименования закрепленного охотничьего угодья, общедоступных охотничьих угодий муниципальных районов и иных территорий, являющихся средой обитания рыси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обитания, тыс. га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Численность, особей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численности, особей на      1000 га</w:t>
            </w:r>
          </w:p>
        </w:tc>
        <w:tc>
          <w:tcPr>
            <w:tcW w:w="660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Квоты добычи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всего, особей</w:t>
            </w:r>
          </w:p>
        </w:tc>
        <w:tc>
          <w:tcPr>
            <w:tcW w:w="57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старше 1 года, особей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до 1 года, особей</w:t>
            </w:r>
          </w:p>
        </w:tc>
      </w:tr>
      <w:tr w:rsidR="00D019C2" w:rsidRPr="003C648D" w:rsidTr="00733AF9">
        <w:trPr>
          <w:trHeight w:val="1110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 заполняется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 заполняется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без подразделения по половому признаку</w:t>
            </w:r>
          </w:p>
        </w:tc>
        <w:tc>
          <w:tcPr>
            <w:tcW w:w="1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Алейский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КФХ «Золотая осень»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«Зерновое»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«Охота»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Благовещенский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Благовещенского района            «О и Р» Алтайского края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Быстроистокский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Бийская МООО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173,5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322,3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Егорьевский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ОРПК «Природа»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Ельцовский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МП «Медведь»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Залесовский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ЗАО ОХП «Феникс»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194,0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«Тайга»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301,6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«Калманская ОО и 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Каменская МООО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Косихинский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«Алтайсельхозпродукт»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Красногорский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Крутихинский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Алтайская краевая 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Кулундинский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Курьинский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Кытмановское РайПо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Мамонтовский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285,9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Михайловский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Немецкий национальный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Новичихинский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«Флора и Фауна»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Панкрушихинский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Каменская МООО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Первомайский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«Агрофорум»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«Холдинг АП»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Петропавловский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МОПП «Петропавловское»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Поспелихинский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Ребрихинский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«Фортуна»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Рубцовский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г. Славгород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Смоленский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Советский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«Советская заготконтора»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«Хантер»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«Сибкомсервис»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Охотничий клуб «Горностай»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Солтонский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Суетский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Табунский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Тальменский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233,1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«Алтай-Форест»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Тогульский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«Алжелтранс»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«Гамма 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и Р села Парфеново «Диана»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Троицкий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Угловский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555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ДХ АК "Юго-Западное ДСУ" "филиал Угловский"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126,8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«Лесное»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«Корал»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Усть-Пристанский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16,91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Хабарская РООО и Р «Доверие»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Чарышский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«Староказачье»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243,5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«ДХ АК Южное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77,215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«Приобье»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Шипуновский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«Стерх»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указом Губернатора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Алтайского края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______________2016 № _____</w:t>
            </w: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КВОТЫ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добычи соболя в Алтайском крае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на  период  с  1  августа  2016 г.  по  1  августа  2017 г.</w:t>
            </w:r>
          </w:p>
        </w:tc>
      </w:tr>
      <w:tr w:rsidR="00D019C2" w:rsidRPr="003C648D" w:rsidTr="00733AF9">
        <w:trPr>
          <w:trHeight w:val="19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Наименования закрепленного охотничьего угодья, общедоступных охотничьих угодий муниципальных районов и иных территорий, являющихся средой обитания соболя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обитания, тыс. га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Численность, особей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численности, особей на      1000 га</w:t>
            </w:r>
          </w:p>
        </w:tc>
        <w:tc>
          <w:tcPr>
            <w:tcW w:w="660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Квоты добычи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всего, особей</w:t>
            </w:r>
          </w:p>
        </w:tc>
        <w:tc>
          <w:tcPr>
            <w:tcW w:w="57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старше 1 года, особей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до 1 года, особей</w:t>
            </w:r>
          </w:p>
        </w:tc>
      </w:tr>
      <w:tr w:rsidR="00D019C2" w:rsidRPr="003C648D" w:rsidTr="00733AF9">
        <w:trPr>
          <w:trHeight w:val="82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 заполняется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 заполняется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без подразделения по половому признаку</w:t>
            </w:r>
          </w:p>
        </w:tc>
        <w:tc>
          <w:tcPr>
            <w:tcW w:w="1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Алейский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КФХ «Золотая осень»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323,30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«Зерновое»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«Охота»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Благовещенский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Благовещенского района            «О и Р» Алтайского края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Быстроистокский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Бийская МООО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Егорьевский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ОРПК «Природа»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Ельцовский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«Медведь»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Залесовский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ЗАО ОХП «Феникс»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«Тайга»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«Калманская ОО и 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 ОООиР «Кипр»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Косихинский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«Алтайсельхозпродукт»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Красногорский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307,3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Крутихинский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Алтайская краевая 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Кулундинский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Курьинский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Кытмановское РайПО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Мамонтовский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Михайловский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Немецкий национальный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Новичихинский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«Флора и Фауна»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Панкрушихинский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 ОООиР «Кипр»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Первомайский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«Агрофорум»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«Холдинг-АП»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Петропавловский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МОПП «Петропавловское»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Поспелихинский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Ребрихинский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«Фортуна»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Рубцовский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г. Славгород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Смоленский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Советский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«Советская заготконтора»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«Хантер»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«Сибкомсервис»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Охотничий клуб «Горностай»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Солтонский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Суетский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Табунский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Тальменский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«Алтай-Форест»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Тогульский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«Алжелтранс»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«Гамма 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и Р села Парфеново «Диана»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Троицкий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Угловский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ДХ АК «Юго-Западное ДРУ»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«Лесное»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«Корал»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Усть-Пристанский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Хабарская РООО и Р «Доверие»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Чарышский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«Староказачье»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243,49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48,94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ДХ АК «Южное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77,22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«Приобье»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Шипуновский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«Стерх»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2555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указом Губернатора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Алтайского края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______________2016 № _____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КВОТЫ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добычи барсука в Алтайском крае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на  период  с  1  августа  2016 г.  по  1  августа  2017 г.</w:t>
            </w:r>
          </w:p>
        </w:tc>
      </w:tr>
      <w:tr w:rsidR="00D019C2" w:rsidRPr="003C648D" w:rsidTr="00733AF9">
        <w:trPr>
          <w:trHeight w:val="19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Наименования закрепленного охотничьего угодья, общедоступных охотничьих угодий муниципальных районов и иных территорий, являющихся средой обитания барсука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обитания, тыс. га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Численность, особей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численности, особей на      1000 га</w:t>
            </w:r>
          </w:p>
        </w:tc>
        <w:tc>
          <w:tcPr>
            <w:tcW w:w="660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Квоты добычи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всего, особей</w:t>
            </w:r>
          </w:p>
        </w:tc>
        <w:tc>
          <w:tcPr>
            <w:tcW w:w="57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старше 1 года, особей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до 1 года, особей</w:t>
            </w:r>
          </w:p>
        </w:tc>
      </w:tr>
      <w:tr w:rsidR="00D019C2" w:rsidRPr="003C648D" w:rsidTr="00733AF9">
        <w:trPr>
          <w:trHeight w:val="85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 заполняется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 заполняется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без подразделения по половому признаку</w:t>
            </w:r>
          </w:p>
        </w:tc>
        <w:tc>
          <w:tcPr>
            <w:tcW w:w="1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Алейский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КФХ «Золотая осень»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21,587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31,36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319,122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«Зерновое»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20,576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11,438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«Охота»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193,13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Благовещенский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Благовещенского района            «О и Р» Алтайского края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23,784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258,4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Быстроистокский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Бийская МООО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211,44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Егорьевский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ОРПК «Природа»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81,145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35,03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Ельцовский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МП «Медведь»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51,18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175,864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Залесовский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ЗАО ОХП «Феникс»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«Тайга»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301,598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53,18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«Калманская ОО и 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169,258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АКОООиР «Кипр»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275,902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Косихинский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«Алтайсельхозпродукт»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32,16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Красногорский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Крутихинский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Алтайская краевая 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164,755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Кулундинский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196,22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Курьинский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124,218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Кытмановское РайПо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215,5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Мамонтовский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200,021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Михайловский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182,07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Немецкий национальный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143,175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Новичихинский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«Флора и Фауна»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21,259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Панкрушихинский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АКОООиР «Кипр»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254,81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Первомайский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«Агрофорум»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68,83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«Холдинг АП»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9,991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13,41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39,103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Петропавловский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МОПП «Петропавловское»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Поспелихинский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Ребрихинский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240,3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«Фортуна»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199,2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Рубцовский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43,03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18,276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г. Славгород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208,329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Смоленский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170,354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Советский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«Советская заготконтора»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36,72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«Хантер»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63,23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171,439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«Сибкомсервис»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Охотничий клуб «Горностай»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9,28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Солтонский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121,4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Суетский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110,818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Табунский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178,176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Тальменский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«Алтай-Форест»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5,407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Тогульский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«Алжелтранс»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18,276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193,02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«Гамма 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и Р села Парфеново «Диана»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26,81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176,776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Троицкий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39,276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1348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Угловский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 ДХ АК «Юго-Западное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124,2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«Лесное»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«Корал»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1558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Усть-Пристанский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Хабарская РООО и Р «Доверие»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259,5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28,498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Чарышский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«Староказачье»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297,94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48,943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ДХ АК «Южное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77,215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160,4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«Приобье»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40,259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Шипуновский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«Стерх»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335,78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5,37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38253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указом Губернатора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Алтайского края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______________2016 № _____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КВОТЫ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добычи медведя в Алтайском крае</w:t>
            </w:r>
          </w:p>
        </w:tc>
      </w:tr>
      <w:tr w:rsidR="00D019C2" w:rsidRPr="003C648D" w:rsidTr="00733AF9">
        <w:trPr>
          <w:trHeight w:val="360"/>
        </w:trPr>
        <w:tc>
          <w:tcPr>
            <w:tcW w:w="141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33AF9">
              <w:rPr>
                <w:rFonts w:ascii="Times New Roman" w:hAnsi="Times New Roman"/>
                <w:sz w:val="28"/>
                <w:szCs w:val="28"/>
                <w:lang w:eastAsia="ru-RU"/>
              </w:rPr>
              <w:t>на  период  с  1  августа  2016 г.  по  1  августа  2017 г.</w:t>
            </w:r>
          </w:p>
        </w:tc>
      </w:tr>
      <w:tr w:rsidR="00D019C2" w:rsidRPr="003C648D" w:rsidTr="00733AF9">
        <w:trPr>
          <w:trHeight w:val="210"/>
        </w:trPr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Наименования закрепленного охотничьего угодья, общедоступных охотничьих угодий муниципальных районов и иных территорий, являющихся средой обитания медведя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обитания, тыс. га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Численность, особей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численности, особей на      1000 га</w:t>
            </w:r>
          </w:p>
        </w:tc>
        <w:tc>
          <w:tcPr>
            <w:tcW w:w="660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Квоты добычи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всего, особей</w:t>
            </w:r>
          </w:p>
        </w:tc>
        <w:tc>
          <w:tcPr>
            <w:tcW w:w="57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D019C2" w:rsidRPr="003C648D" w:rsidTr="00733AF9">
        <w:trPr>
          <w:trHeight w:val="25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старше 1 года, особей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до 1 года, особей</w:t>
            </w:r>
          </w:p>
        </w:tc>
      </w:tr>
      <w:tr w:rsidR="00D019C2" w:rsidRPr="003C648D" w:rsidTr="00733AF9">
        <w:trPr>
          <w:trHeight w:val="82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 заполняется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 заполняется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без подразделения по половому признаку</w:t>
            </w:r>
          </w:p>
        </w:tc>
        <w:tc>
          <w:tcPr>
            <w:tcW w:w="1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Алейский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КФХ «Золотая осень»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Баевская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«Зерновое»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«Охота»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Благовещенский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Благовещенского района            «О и Р» Алтайского края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Бурлинская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Быстроистокский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Бийская МООО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Волчихинская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Егорьевский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ОРПК «Природа»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Ельцовский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МУП «Медведь»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56,94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Завьяловская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Залесовский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ЗАО ОХП «Феникс»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Заринская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117,40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«Тайга»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159,92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Змеиногорская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Зональный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 «Калманская ОО и 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Каменский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 ОООиР «Кипр»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Ключевская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Косихинский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«Алтайсельхозпродукт»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Красногорский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Краснощековская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Крутихинский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Алтайская краевая 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Кулундинский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Курьинский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44,19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Кытмановское РайПО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Локтевская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Мамонтовский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Михайловский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Немецкий национальный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Новичихинский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«Флора и Фауна»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Панкрушихинский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 ОООиР «Кипр»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Первомайский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«Агрофорум»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«Холдинг-АП»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Петропавловский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МОПП «Петропавловское»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Поспелихинский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Ребрихинский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Родинский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Романовский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«Фортуна»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Рубцовский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«Фирма Славич»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«Арсенал»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г. Славгород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Смоленский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Советский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«Советская заготконтора»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«Хантер»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42,42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Солонешенская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«Сибкомсервис»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Охотничий клуб «Горностай»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«СтройГаз-тур»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Солтонский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Суетский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Табунский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Славгородская РООО и Р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Тальменский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«Алтай-Форест»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Тогульский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«Алжелтранс»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18,602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Топчихинская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«Гамма Сервис»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и Р села Парфеново «Диана»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Третьяковская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Троицкий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Тюменцевская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Угловский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ДХ АК «Юго-Западное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«Лесное»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«Корал»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Усть-Калманский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НО Фонд «Соболь»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Усть-Пристанский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АКОО «Сибирское общество охотников и рыболовов»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Хабарская РООО и Р «Доверие»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Целинный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Целинная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Чарышский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«Староказачье»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243,49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«Алтайские просторы»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48,94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ГУП ДХ АК «Южное ДСУ»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77,22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Шелаболихинская РООО и 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«Приобье»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МВОО СибВО ОСОО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Шипуновский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ООО «Стерх»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Общедоступные охотничьи угодья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019C2" w:rsidRPr="003C648D" w:rsidTr="00733AF9">
        <w:trPr>
          <w:trHeight w:val="300"/>
        </w:trPr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19C2" w:rsidRPr="00733AF9" w:rsidRDefault="00D019C2" w:rsidP="00733A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3A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D019C2" w:rsidRPr="00733AF9" w:rsidRDefault="00D019C2">
      <w:pPr>
        <w:rPr>
          <w:rFonts w:ascii="Times New Roman" w:hAnsi="Times New Roman"/>
        </w:rPr>
      </w:pPr>
    </w:p>
    <w:sectPr w:rsidR="00D019C2" w:rsidRPr="00733AF9" w:rsidSect="00733A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3AF9"/>
    <w:rsid w:val="00174BEC"/>
    <w:rsid w:val="00217DA6"/>
    <w:rsid w:val="002C7DA5"/>
    <w:rsid w:val="003116DB"/>
    <w:rsid w:val="00342811"/>
    <w:rsid w:val="003C648D"/>
    <w:rsid w:val="00695103"/>
    <w:rsid w:val="00733AF9"/>
    <w:rsid w:val="00B96CD1"/>
    <w:rsid w:val="00BA398E"/>
    <w:rsid w:val="00C46FBF"/>
    <w:rsid w:val="00D019C2"/>
    <w:rsid w:val="00D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6D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33AF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33AF9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733AF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733A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733A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Normal"/>
    <w:uiPriority w:val="99"/>
    <w:rsid w:val="00733AF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733AF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Normal"/>
    <w:uiPriority w:val="99"/>
    <w:rsid w:val="00733AF9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733AF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733AF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733AF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733AF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733AF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733AF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733AF9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733AF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733AF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733AF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733A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733AF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u w:val="single"/>
      <w:lang w:eastAsia="ru-RU"/>
    </w:rPr>
  </w:style>
  <w:style w:type="paragraph" w:customStyle="1" w:styleId="xl119">
    <w:name w:val="xl119"/>
    <w:basedOn w:val="Normal"/>
    <w:uiPriority w:val="99"/>
    <w:rsid w:val="00733A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5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50</Pages>
  <Words>8085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Олеся Сергеевна Строкова</dc:creator>
  <cp:keywords/>
  <dc:description/>
  <cp:lastModifiedBy>Admin</cp:lastModifiedBy>
  <cp:revision>3</cp:revision>
  <dcterms:created xsi:type="dcterms:W3CDTF">2016-03-25T12:12:00Z</dcterms:created>
  <dcterms:modified xsi:type="dcterms:W3CDTF">2016-03-25T08:31:00Z</dcterms:modified>
</cp:coreProperties>
</file>